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Chippenham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Chippenham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Chippenham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Chippenham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Chippenham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Chippenham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Chippenham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Chippenham is estimated to be </w:t>
      </w:r>
      <w:r w:rsidRPr="00773DF7">
        <w:rPr>
          <w:rFonts w:ascii="Libre Franklin Light" w:eastAsia="Times New Roman" w:hAnsi="Libre Franklin Light" w:cs="Calibri Light"/>
          <w:b/>
          <w:bCs/>
          <w:color w:val="C45911" w:themeColor="accent2" w:themeShade="BF"/>
        </w:rPr>
        <w:t xml:space="preserve">£1,379,995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Chippenham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Chippenham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Chippenham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Chippenham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ipp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Chippenham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ipp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Chippenham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Chippenham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ipp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Chippenham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Chippenham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Chippenham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Chippenham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Chippenham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Chippenham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£1,379,995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Chippenham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£22,478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£464,854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£33,301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£9,366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£17,171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£832,825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£1,379,995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Chippenham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Chippenham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Chippenham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Chippenham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Chippenham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Chippenham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Chippenham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Chippenham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Chippenham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3BE3EC-29E0-4A1F-A2EB-73B1ED2C5FA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